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8D" w:rsidRPr="00360EA1" w:rsidRDefault="00994D8D" w:rsidP="0036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Орган ученического самоуправления</w:t>
      </w:r>
      <w:r w:rsidRPr="00360EA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60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D8D" w:rsidRPr="00360EA1" w:rsidRDefault="00994D8D" w:rsidP="00360EA1">
      <w:pPr>
        <w:rPr>
          <w:rFonts w:ascii="Times New Roman" w:hAnsi="Times New Roman" w:cs="Times New Roman"/>
          <w:sz w:val="28"/>
          <w:szCs w:val="28"/>
        </w:rPr>
      </w:pPr>
      <w:r w:rsidRPr="00360EA1">
        <w:rPr>
          <w:rFonts w:ascii="Times New Roman" w:hAnsi="Times New Roman" w:cs="Times New Roman"/>
          <w:sz w:val="28"/>
          <w:szCs w:val="28"/>
        </w:rPr>
        <w:t xml:space="preserve">Сибгатуллин Радик Маратович-9 класс- Председатель Совета </w:t>
      </w:r>
      <w:r>
        <w:rPr>
          <w:rFonts w:ascii="Times New Roman" w:hAnsi="Times New Roman" w:cs="Times New Roman"/>
          <w:sz w:val="28"/>
          <w:szCs w:val="28"/>
        </w:rPr>
        <w:t xml:space="preserve"> дружины</w:t>
      </w:r>
      <w:r w:rsidRPr="00360E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4D8D" w:rsidRPr="00360EA1" w:rsidRDefault="00994D8D" w:rsidP="00360EA1">
      <w:pPr>
        <w:rPr>
          <w:rFonts w:ascii="Times New Roman" w:hAnsi="Times New Roman" w:cs="Times New Roman"/>
          <w:sz w:val="28"/>
          <w:szCs w:val="28"/>
        </w:rPr>
      </w:pPr>
      <w:r w:rsidRPr="00360EA1">
        <w:rPr>
          <w:rFonts w:ascii="Times New Roman" w:hAnsi="Times New Roman" w:cs="Times New Roman"/>
          <w:sz w:val="28"/>
          <w:szCs w:val="28"/>
        </w:rPr>
        <w:t xml:space="preserve">Ильмурзина Светлана Васильевна-  8 класс - Вице-спикер ДРД </w:t>
      </w:r>
    </w:p>
    <w:p w:rsidR="00994D8D" w:rsidRDefault="00994D8D" w:rsidP="00360EA1">
      <w:pPr>
        <w:rPr>
          <w:rFonts w:ascii="Times New Roman" w:hAnsi="Times New Roman" w:cs="Times New Roman"/>
          <w:sz w:val="28"/>
          <w:szCs w:val="28"/>
        </w:rPr>
      </w:pPr>
      <w:r w:rsidRPr="00360EA1">
        <w:rPr>
          <w:rFonts w:ascii="Times New Roman" w:hAnsi="Times New Roman" w:cs="Times New Roman"/>
          <w:sz w:val="28"/>
          <w:szCs w:val="28"/>
        </w:rPr>
        <w:t>Чудинов Дмитрий Вячеславович  7 класс.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EA1">
        <w:rPr>
          <w:rFonts w:ascii="Times New Roman" w:hAnsi="Times New Roman" w:cs="Times New Roman"/>
          <w:sz w:val="28"/>
          <w:szCs w:val="28"/>
        </w:rPr>
        <w:t>ДОО «Дружба»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п</w:t>
      </w:r>
      <w:r w:rsidRPr="00360EA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0EA1">
        <w:rPr>
          <w:rFonts w:ascii="Times New Roman" w:hAnsi="Times New Roman" w:cs="Times New Roman"/>
          <w:sz w:val="28"/>
          <w:szCs w:val="28"/>
        </w:rPr>
        <w:t xml:space="preserve"> Совета Дружины . </w:t>
      </w:r>
    </w:p>
    <w:p w:rsidR="00994D8D" w:rsidRDefault="00994D8D" w:rsidP="0036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-Организатор дел в учебе: Ижотова Лиана, 7 класс</w:t>
      </w:r>
    </w:p>
    <w:p w:rsidR="00994D8D" w:rsidRDefault="00994D8D" w:rsidP="0036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-Оганизатор трудовых дел- Павлов Никита,7 класс</w:t>
      </w:r>
    </w:p>
    <w:p w:rsidR="00994D8D" w:rsidRDefault="00994D8D" w:rsidP="0036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-Оганизатор работ с младшими школьниками -Спирина Александра,7 класс</w:t>
      </w:r>
    </w:p>
    <w:p w:rsidR="00994D8D" w:rsidRPr="00E24CD0" w:rsidRDefault="00994D8D" w:rsidP="00E24CD0">
      <w:pPr>
        <w:rPr>
          <w:rFonts w:ascii="Times New Roman" w:hAnsi="Times New Roman" w:cs="Times New Roman"/>
          <w:sz w:val="28"/>
          <w:szCs w:val="28"/>
        </w:rPr>
      </w:pPr>
      <w:r w:rsidRPr="00E24CD0">
        <w:rPr>
          <w:rFonts w:ascii="Times New Roman" w:hAnsi="Times New Roman" w:cs="Times New Roman"/>
          <w:sz w:val="28"/>
          <w:szCs w:val="28"/>
        </w:rPr>
        <w:t>Евдокимова Карина</w:t>
      </w:r>
      <w:r>
        <w:rPr>
          <w:rFonts w:ascii="Times New Roman" w:hAnsi="Times New Roman" w:cs="Times New Roman"/>
          <w:sz w:val="28"/>
          <w:szCs w:val="28"/>
        </w:rPr>
        <w:t>,7 класс</w:t>
      </w:r>
    </w:p>
    <w:p w:rsidR="00994D8D" w:rsidRDefault="00994D8D" w:rsidP="0036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-Организатор спортивных дел- Павлов Григорий,8 класс</w:t>
      </w:r>
    </w:p>
    <w:p w:rsidR="00994D8D" w:rsidRDefault="00994D8D" w:rsidP="0036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Организатор информационного центра- Павлов Данил,8 класс.</w:t>
      </w:r>
    </w:p>
    <w:p w:rsidR="00994D8D" w:rsidRPr="00360EA1" w:rsidRDefault="00994D8D" w:rsidP="00360EA1">
      <w:pPr>
        <w:rPr>
          <w:rFonts w:ascii="Times New Roman" w:hAnsi="Times New Roman" w:cs="Times New Roman"/>
          <w:sz w:val="28"/>
          <w:szCs w:val="28"/>
        </w:rPr>
      </w:pPr>
      <w:r w:rsidRPr="00360EA1">
        <w:rPr>
          <w:rFonts w:ascii="Times New Roman" w:hAnsi="Times New Roman" w:cs="Times New Roman"/>
          <w:sz w:val="28"/>
          <w:szCs w:val="28"/>
        </w:rPr>
        <w:t xml:space="preserve">Отряд ППН «Факел»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0EA1">
        <w:rPr>
          <w:rFonts w:ascii="Times New Roman" w:hAnsi="Times New Roman" w:cs="Times New Roman"/>
          <w:sz w:val="28"/>
          <w:szCs w:val="28"/>
        </w:rPr>
        <w:t>Сандимиров Александр Евгеньевич- 9 класс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360EA1">
        <w:rPr>
          <w:rFonts w:ascii="Times New Roman" w:hAnsi="Times New Roman" w:cs="Times New Roman"/>
          <w:sz w:val="28"/>
          <w:szCs w:val="28"/>
        </w:rPr>
        <w:t>омандир отряда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60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D8D" w:rsidRPr="00360EA1" w:rsidRDefault="00994D8D" w:rsidP="00360EA1">
      <w:pPr>
        <w:rPr>
          <w:rFonts w:ascii="Times New Roman" w:hAnsi="Times New Roman" w:cs="Times New Roman"/>
          <w:sz w:val="28"/>
          <w:szCs w:val="28"/>
        </w:rPr>
      </w:pPr>
      <w:r w:rsidRPr="00360EA1">
        <w:rPr>
          <w:rFonts w:ascii="Times New Roman" w:hAnsi="Times New Roman" w:cs="Times New Roman"/>
          <w:sz w:val="28"/>
          <w:szCs w:val="28"/>
        </w:rPr>
        <w:t xml:space="preserve"> Отряд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EA1">
        <w:rPr>
          <w:rFonts w:ascii="Times New Roman" w:hAnsi="Times New Roman" w:cs="Times New Roman"/>
          <w:sz w:val="28"/>
          <w:szCs w:val="28"/>
        </w:rPr>
        <w:t xml:space="preserve"> ЮИД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60EA1">
        <w:rPr>
          <w:rFonts w:ascii="Times New Roman" w:hAnsi="Times New Roman" w:cs="Times New Roman"/>
          <w:sz w:val="28"/>
          <w:szCs w:val="28"/>
        </w:rPr>
        <w:t xml:space="preserve"> Ямуков Павел Игоревич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60EA1">
        <w:rPr>
          <w:rFonts w:ascii="Times New Roman" w:hAnsi="Times New Roman" w:cs="Times New Roman"/>
          <w:sz w:val="28"/>
          <w:szCs w:val="28"/>
        </w:rPr>
        <w:t>6 класс</w:t>
      </w:r>
      <w:r>
        <w:rPr>
          <w:rFonts w:ascii="Times New Roman" w:hAnsi="Times New Roman" w:cs="Times New Roman"/>
          <w:sz w:val="28"/>
          <w:szCs w:val="28"/>
        </w:rPr>
        <w:t>, командир.</w:t>
      </w:r>
    </w:p>
    <w:p w:rsidR="00994D8D" w:rsidRPr="00360EA1" w:rsidRDefault="00994D8D" w:rsidP="00360EA1">
      <w:pPr>
        <w:rPr>
          <w:rFonts w:ascii="Times New Roman" w:hAnsi="Times New Roman" w:cs="Times New Roman"/>
          <w:sz w:val="28"/>
          <w:szCs w:val="28"/>
        </w:rPr>
      </w:pPr>
      <w:r w:rsidRPr="00360EA1">
        <w:rPr>
          <w:rFonts w:ascii="Times New Roman" w:hAnsi="Times New Roman" w:cs="Times New Roman"/>
          <w:sz w:val="28"/>
          <w:szCs w:val="28"/>
        </w:rPr>
        <w:t>Отряд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ЮДПД -  </w:t>
      </w:r>
      <w:r w:rsidRPr="00360EA1">
        <w:rPr>
          <w:rFonts w:ascii="Times New Roman" w:hAnsi="Times New Roman" w:cs="Times New Roman"/>
          <w:sz w:val="28"/>
          <w:szCs w:val="28"/>
        </w:rPr>
        <w:t>Морев Эдуард Вадимович,7 класс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360EA1">
        <w:rPr>
          <w:rFonts w:ascii="Times New Roman" w:hAnsi="Times New Roman" w:cs="Times New Roman"/>
          <w:sz w:val="28"/>
          <w:szCs w:val="28"/>
        </w:rPr>
        <w:t>омандир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sectPr w:rsidR="00994D8D" w:rsidRPr="00360EA1" w:rsidSect="00EC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EA1"/>
    <w:rsid w:val="00360EA1"/>
    <w:rsid w:val="00920A03"/>
    <w:rsid w:val="00994D8D"/>
    <w:rsid w:val="00B604EE"/>
    <w:rsid w:val="00E24CD0"/>
    <w:rsid w:val="00EC55E9"/>
    <w:rsid w:val="00EF7B3B"/>
    <w:rsid w:val="00F3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117</Words>
  <Characters>671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1</dc:creator>
  <cp:keywords/>
  <dc:description/>
  <cp:lastModifiedBy>Customer</cp:lastModifiedBy>
  <cp:revision>4</cp:revision>
  <dcterms:created xsi:type="dcterms:W3CDTF">2014-11-13T11:55:00Z</dcterms:created>
  <dcterms:modified xsi:type="dcterms:W3CDTF">2014-11-20T09:13:00Z</dcterms:modified>
</cp:coreProperties>
</file>